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AF717" w14:textId="77777777" w:rsidR="00065EE5" w:rsidRDefault="00065EE5" w:rsidP="00065EE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PLOMER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3BA5FAFB" w14:textId="77777777" w:rsidR="00065EE5" w:rsidRDefault="00065EE5" w:rsidP="00065EE5">
      <w:pPr>
        <w:pStyle w:val="NoSpacing"/>
        <w:rPr>
          <w:rFonts w:cs="Times New Roman"/>
          <w:szCs w:val="24"/>
        </w:rPr>
      </w:pPr>
    </w:p>
    <w:p w14:paraId="699A4FEA" w14:textId="77777777" w:rsidR="00065EE5" w:rsidRDefault="00065EE5" w:rsidP="00065EE5">
      <w:pPr>
        <w:pStyle w:val="NoSpacing"/>
        <w:rPr>
          <w:rFonts w:cs="Times New Roman"/>
          <w:szCs w:val="24"/>
        </w:rPr>
      </w:pPr>
    </w:p>
    <w:p w14:paraId="5FF8B0F4" w14:textId="77777777" w:rsidR="00065EE5" w:rsidRDefault="00065EE5" w:rsidP="00065E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62A95E86" w14:textId="77777777" w:rsidR="00065EE5" w:rsidRDefault="00065EE5" w:rsidP="00065E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Isabel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Countess of Essex(q.v.).</w:t>
      </w:r>
    </w:p>
    <w:p w14:paraId="169C2B60" w14:textId="77777777" w:rsidR="00065EE5" w:rsidRDefault="00065EE5" w:rsidP="00065EE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038BC8C" w14:textId="77777777" w:rsidR="00065EE5" w:rsidRDefault="00065EE5" w:rsidP="00065EE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p.135)</w:t>
      </w:r>
    </w:p>
    <w:p w14:paraId="1BA602F4" w14:textId="77777777" w:rsidR="00065EE5" w:rsidRDefault="00065EE5" w:rsidP="00065EE5">
      <w:pPr>
        <w:pStyle w:val="NoSpacing"/>
        <w:rPr>
          <w:rFonts w:eastAsia="Times New Roman" w:cs="Times New Roman"/>
          <w:szCs w:val="24"/>
        </w:rPr>
      </w:pPr>
    </w:p>
    <w:p w14:paraId="4ACC180B" w14:textId="77777777" w:rsidR="00065EE5" w:rsidRDefault="00065EE5" w:rsidP="00065EE5">
      <w:pPr>
        <w:pStyle w:val="NoSpacing"/>
        <w:rPr>
          <w:rFonts w:eastAsia="Times New Roman" w:cs="Times New Roman"/>
          <w:szCs w:val="24"/>
        </w:rPr>
      </w:pPr>
    </w:p>
    <w:p w14:paraId="12C33836" w14:textId="77777777" w:rsidR="00065EE5" w:rsidRDefault="00065EE5" w:rsidP="00065EE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October 2023</w:t>
      </w:r>
    </w:p>
    <w:p w14:paraId="684491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FA74A" w14:textId="77777777" w:rsidR="00065EE5" w:rsidRDefault="00065EE5" w:rsidP="009139A6">
      <w:r>
        <w:separator/>
      </w:r>
    </w:p>
  </w:endnote>
  <w:endnote w:type="continuationSeparator" w:id="0">
    <w:p w14:paraId="414A204A" w14:textId="77777777" w:rsidR="00065EE5" w:rsidRDefault="00065E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06C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FC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2B0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00225" w14:textId="77777777" w:rsidR="00065EE5" w:rsidRDefault="00065EE5" w:rsidP="009139A6">
      <w:r>
        <w:separator/>
      </w:r>
    </w:p>
  </w:footnote>
  <w:footnote w:type="continuationSeparator" w:id="0">
    <w:p w14:paraId="3B64BC84" w14:textId="77777777" w:rsidR="00065EE5" w:rsidRDefault="00065E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C1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F5C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E8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EE5"/>
    <w:rsid w:val="00065EE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90D35"/>
  <w15:chartTrackingRefBased/>
  <w15:docId w15:val="{935B93A9-093D-479A-9F81-6FC4938A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2023-10-13T19:24:00Z</dcterms:created>
  <dcterms:modified xsi:type="dcterms:W3CDTF">2023-10-13T19:25:00Z</dcterms:modified>
</cp:coreProperties>
</file>